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309 - Dachabdichtungsarbeiten (BT 3)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
Neustadt-Glewe - Los 309 - Dachabdichtungsarbeiten (BT 3)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